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719" w:rsidRDefault="005F7719" w:rsidP="005F77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TOMPSON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F7719" w:rsidRDefault="005F7719" w:rsidP="005F77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Moulton, Lincolnshire. Husbandman.</w:t>
      </w:r>
    </w:p>
    <w:p w:rsidR="005F7719" w:rsidRDefault="005F7719" w:rsidP="005F7719">
      <w:pPr>
        <w:rPr>
          <w:rFonts w:ascii="Times New Roman" w:hAnsi="Times New Roman" w:cs="Times New Roman"/>
        </w:rPr>
      </w:pPr>
    </w:p>
    <w:p w:rsidR="005F7719" w:rsidRDefault="005F7719" w:rsidP="005F7719">
      <w:pPr>
        <w:rPr>
          <w:rFonts w:ascii="Times New Roman" w:hAnsi="Times New Roman" w:cs="Times New Roman"/>
        </w:rPr>
      </w:pPr>
    </w:p>
    <w:p w:rsidR="005F7719" w:rsidRDefault="005F7719" w:rsidP="005F77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Bolle</w:t>
      </w:r>
      <w:proofErr w:type="spellEnd"/>
      <w:r>
        <w:rPr>
          <w:rFonts w:ascii="Times New Roman" w:hAnsi="Times New Roman" w:cs="Times New Roman"/>
        </w:rPr>
        <w:t>(q.v.) brought a plaint of account as bailiff against him.</w:t>
      </w:r>
    </w:p>
    <w:p w:rsidR="005F7719" w:rsidRDefault="005F7719" w:rsidP="005F77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5F7719" w:rsidRDefault="005F7719" w:rsidP="005F7719">
      <w:pPr>
        <w:rPr>
          <w:rFonts w:ascii="Times New Roman" w:hAnsi="Times New Roman" w:cs="Times New Roman"/>
        </w:rPr>
      </w:pPr>
    </w:p>
    <w:p w:rsidR="005F7719" w:rsidRDefault="005F7719" w:rsidP="005F7719">
      <w:pPr>
        <w:rPr>
          <w:rFonts w:ascii="Times New Roman" w:hAnsi="Times New Roman" w:cs="Times New Roman"/>
        </w:rPr>
      </w:pPr>
    </w:p>
    <w:p w:rsidR="005F7719" w:rsidRDefault="005F7719" w:rsidP="005F77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March 2017</w:t>
      </w:r>
    </w:p>
    <w:p w:rsidR="006B2F86" w:rsidRPr="00E71FC3" w:rsidRDefault="005F771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719" w:rsidRDefault="005F7719" w:rsidP="00E71FC3">
      <w:r>
        <w:separator/>
      </w:r>
    </w:p>
  </w:endnote>
  <w:endnote w:type="continuationSeparator" w:id="0">
    <w:p w:rsidR="005F7719" w:rsidRDefault="005F771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719" w:rsidRDefault="005F7719" w:rsidP="00E71FC3">
      <w:r>
        <w:separator/>
      </w:r>
    </w:p>
  </w:footnote>
  <w:footnote w:type="continuationSeparator" w:id="0">
    <w:p w:rsidR="005F7719" w:rsidRDefault="005F771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719"/>
    <w:rsid w:val="001A7C09"/>
    <w:rsid w:val="00577BD5"/>
    <w:rsid w:val="005F7719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BA805B-447F-43A6-ADFB-931AFED8A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F771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2017-03-05T20:55:00Z</dcterms:created>
  <dcterms:modified xsi:type="dcterms:W3CDTF">2017-03-05T20:56:00Z</dcterms:modified>
</cp:coreProperties>
</file>